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2A421" w14:textId="77777777" w:rsidR="00DE3ADD" w:rsidRDefault="00DE3ADD" w:rsidP="00DE3AD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Roger WIGMORE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3DF70B0" w14:textId="77777777" w:rsidR="00DE3ADD" w:rsidRDefault="00DE3ADD" w:rsidP="00DE3ADD">
      <w:pPr>
        <w:pStyle w:val="NoSpacing"/>
        <w:rPr>
          <w:rFonts w:cs="Times New Roman"/>
          <w:szCs w:val="24"/>
        </w:rPr>
      </w:pPr>
    </w:p>
    <w:p w14:paraId="1DF2DC97" w14:textId="77777777" w:rsidR="00DE3ADD" w:rsidRDefault="00DE3ADD" w:rsidP="00DE3ADD">
      <w:pPr>
        <w:pStyle w:val="NoSpacing"/>
        <w:rPr>
          <w:rFonts w:cs="Times New Roman"/>
          <w:szCs w:val="24"/>
        </w:rPr>
      </w:pPr>
    </w:p>
    <w:p w14:paraId="09055FBB" w14:textId="77777777" w:rsidR="00DE3ADD" w:rsidRDefault="00DE3ADD" w:rsidP="00DE3A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Winchester into lands</w:t>
      </w:r>
    </w:p>
    <w:p w14:paraId="2E36385D" w14:textId="77777777" w:rsidR="00DE3ADD" w:rsidRDefault="00DE3ADD" w:rsidP="00DE3A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Ralph Neville, 2</w:t>
      </w:r>
      <w:r w:rsidRPr="00556ED4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711D20CC" w14:textId="77777777" w:rsidR="00DE3ADD" w:rsidRDefault="00DE3ADD" w:rsidP="00DE3AD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5802A39" w14:textId="77777777" w:rsidR="00DE3ADD" w:rsidRDefault="00DE3ADD" w:rsidP="00DE3AD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p.105)</w:t>
      </w:r>
    </w:p>
    <w:p w14:paraId="20E086C7" w14:textId="77777777" w:rsidR="00DE3ADD" w:rsidRDefault="00DE3ADD" w:rsidP="00DE3ADD">
      <w:pPr>
        <w:pStyle w:val="NoSpacing"/>
        <w:rPr>
          <w:rFonts w:eastAsia="Times New Roman" w:cs="Times New Roman"/>
          <w:szCs w:val="24"/>
        </w:rPr>
      </w:pPr>
    </w:p>
    <w:p w14:paraId="609F515D" w14:textId="77777777" w:rsidR="00DE3ADD" w:rsidRDefault="00DE3ADD" w:rsidP="00DE3ADD">
      <w:pPr>
        <w:pStyle w:val="NoSpacing"/>
        <w:rPr>
          <w:rFonts w:eastAsia="Times New Roman" w:cs="Times New Roman"/>
          <w:szCs w:val="24"/>
        </w:rPr>
      </w:pPr>
    </w:p>
    <w:p w14:paraId="5B014B27" w14:textId="77777777" w:rsidR="00DE3ADD" w:rsidRDefault="00DE3ADD" w:rsidP="00DE3AD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August 2023</w:t>
      </w:r>
    </w:p>
    <w:p w14:paraId="1DD9E2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8F74" w14:textId="77777777" w:rsidR="00DE3ADD" w:rsidRDefault="00DE3ADD" w:rsidP="009139A6">
      <w:r>
        <w:separator/>
      </w:r>
    </w:p>
  </w:endnote>
  <w:endnote w:type="continuationSeparator" w:id="0">
    <w:p w14:paraId="64316617" w14:textId="77777777" w:rsidR="00DE3ADD" w:rsidRDefault="00DE3A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226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B3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31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CFE86" w14:textId="77777777" w:rsidR="00DE3ADD" w:rsidRDefault="00DE3ADD" w:rsidP="009139A6">
      <w:r>
        <w:separator/>
      </w:r>
    </w:p>
  </w:footnote>
  <w:footnote w:type="continuationSeparator" w:id="0">
    <w:p w14:paraId="49DC4AD8" w14:textId="77777777" w:rsidR="00DE3ADD" w:rsidRDefault="00DE3A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9A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EC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78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AD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E3AD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ADD9"/>
  <w15:chartTrackingRefBased/>
  <w15:docId w15:val="{3C77E47E-342A-4CD0-9654-284C566B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2023-08-02T21:08:00Z</dcterms:created>
  <dcterms:modified xsi:type="dcterms:W3CDTF">2023-08-02T21:09:00Z</dcterms:modified>
</cp:coreProperties>
</file>